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17D5" w:rsidRDefault="00DA594F" w:rsidP="00DA594F">
      <w:pPr>
        <w:tabs>
          <w:tab w:val="right" w:pos="9350"/>
        </w:tabs>
        <w:spacing w:after="120" w:line="240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tab/>
      </w:r>
      <w:r w:rsidR="008D001D" w:rsidRPr="00DA594F">
        <w:rPr>
          <w:b/>
          <w:sz w:val="32"/>
          <w:szCs w:val="32"/>
        </w:rPr>
        <w:t>Lesson</w:t>
      </w:r>
      <w:r w:rsidR="007274DE" w:rsidRPr="00DA594F">
        <w:rPr>
          <w:b/>
          <w:sz w:val="32"/>
          <w:szCs w:val="32"/>
        </w:rPr>
        <w:t>:</w:t>
      </w:r>
      <w:r w:rsidR="007274DE" w:rsidRPr="00DA594F">
        <w:rPr>
          <w:sz w:val="32"/>
          <w:szCs w:val="32"/>
        </w:rPr>
        <w:t xml:space="preserve"> </w:t>
      </w:r>
      <w:r w:rsidR="007274DE" w:rsidRPr="00DA594F">
        <w:rPr>
          <w:b/>
          <w:sz w:val="32"/>
          <w:szCs w:val="32"/>
        </w:rPr>
        <w:t xml:space="preserve">For Women, </w:t>
      </w:r>
      <w:r w:rsidR="008D001D" w:rsidRPr="00DA594F">
        <w:rPr>
          <w:b/>
          <w:sz w:val="32"/>
          <w:szCs w:val="32"/>
        </w:rPr>
        <w:t>B</w:t>
      </w:r>
      <w:r w:rsidR="007274DE" w:rsidRPr="00DA594F">
        <w:rPr>
          <w:b/>
          <w:sz w:val="32"/>
          <w:szCs w:val="32"/>
        </w:rPr>
        <w:t>y Women</w:t>
      </w:r>
    </w:p>
    <w:p w:rsidR="00DA594F" w:rsidRDefault="00DA594F" w:rsidP="00DA594F">
      <w:pPr>
        <w:tabs>
          <w:tab w:val="right" w:pos="9350"/>
        </w:tabs>
        <w:spacing w:after="120" w:line="240" w:lineRule="auto"/>
        <w:rPr>
          <w:b/>
          <w:sz w:val="32"/>
          <w:szCs w:val="32"/>
        </w:rPr>
      </w:pPr>
      <w:r w:rsidRPr="00DA594F">
        <w:rPr>
          <w:b/>
          <w:sz w:val="32"/>
          <w:szCs w:val="32"/>
        </w:rPr>
        <w:t>Lesson Activity 2- Union Organizer Kits</w:t>
      </w:r>
    </w:p>
    <w:p w:rsidR="006B0CF6" w:rsidRDefault="006B0CF6" w:rsidP="00DA594F">
      <w:pPr>
        <w:tabs>
          <w:tab w:val="right" w:pos="9350"/>
        </w:tabs>
        <w:spacing w:after="120" w:line="240" w:lineRule="auto"/>
        <w:rPr>
          <w:b/>
          <w:sz w:val="32"/>
          <w:szCs w:val="32"/>
        </w:rPr>
      </w:pPr>
    </w:p>
    <w:p w:rsidR="006B0CF6" w:rsidRDefault="00BF12B4" w:rsidP="006B0CF6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C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4" type="#_x0000_t202" style="position:absolute;left:0;text-align:left;margin-left:11pt;margin-top:291.4pt;width:451pt;height:18pt;z-index:251664384" stroked="f">
            <v:textbox>
              <w:txbxContent>
                <w:p w:rsidR="00BF12B4" w:rsidRPr="00BF12B4" w:rsidRDefault="00BF12B4" w:rsidP="00BF12B4">
                  <w:pPr>
                    <w:pStyle w:val="ListParagraph"/>
                    <w:numPr>
                      <w:ilvl w:val="0"/>
                      <w:numId w:val="4"/>
                    </w:numPr>
                    <w:jc w:val="center"/>
                    <w:rPr>
                      <w:sz w:val="20"/>
                      <w:szCs w:val="20"/>
                    </w:rPr>
                  </w:pPr>
                  <w:r w:rsidRPr="00BF12B4">
                    <w:rPr>
                      <w:sz w:val="20"/>
                      <w:szCs w:val="20"/>
                    </w:rPr>
                    <w:t>SORWUC-two-women-with-signs-ca1975-NIS.jpg</w:t>
                  </w:r>
                </w:p>
              </w:txbxContent>
            </v:textbox>
          </v:shape>
        </w:pict>
      </w:r>
      <w:r w:rsidR="006B0CF6">
        <w:rPr>
          <w:b/>
          <w:noProof/>
          <w:sz w:val="32"/>
          <w:szCs w:val="32"/>
          <w:lang w:eastAsia="en-CA"/>
        </w:rPr>
        <w:drawing>
          <wp:inline distT="0" distB="0" distL="0" distR="0">
            <wp:extent cx="3606800" cy="3631752"/>
            <wp:effectExtent l="19050" t="0" r="0" b="0"/>
            <wp:docPr id="24" name="Picture 23" descr="SORWUC-two-women-with-signs-ca1975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RWUC-two-women-with-signs-ca1975-NIS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5120" cy="363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0CF6" w:rsidRDefault="006B0CF6" w:rsidP="006B0CF6">
      <w:pPr>
        <w:tabs>
          <w:tab w:val="right" w:pos="9350"/>
        </w:tabs>
        <w:spacing w:after="120" w:line="240" w:lineRule="auto"/>
        <w:rPr>
          <w:b/>
          <w:sz w:val="32"/>
          <w:szCs w:val="32"/>
        </w:rPr>
      </w:pPr>
    </w:p>
    <w:p w:rsidR="006B0CF6" w:rsidRDefault="00BF12B4" w:rsidP="006B0CF6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CA"/>
        </w:rPr>
        <w:pict>
          <v:shape id="_x0000_s1035" type="#_x0000_t202" style="position:absolute;left:0;text-align:left;margin-left:0;margin-top:225.9pt;width:462pt;height:27pt;z-index:251665408" stroked="f">
            <v:textbox>
              <w:txbxContent>
                <w:p w:rsidR="00BF12B4" w:rsidRDefault="00BF12B4" w:rsidP="00BF12B4">
                  <w:pPr>
                    <w:jc w:val="center"/>
                  </w:pPr>
                  <w:r>
                    <w:t xml:space="preserve">2. </w:t>
                  </w:r>
                  <w:r w:rsidRPr="00BF12B4">
                    <w:t>SORWUC-March-ca1970s-NIS.jpg</w:t>
                  </w:r>
                </w:p>
              </w:txbxContent>
            </v:textbox>
          </v:shape>
        </w:pict>
      </w:r>
      <w:r w:rsidR="006B0CF6">
        <w:rPr>
          <w:b/>
          <w:noProof/>
          <w:sz w:val="32"/>
          <w:szCs w:val="32"/>
          <w:lang w:eastAsia="en-CA"/>
        </w:rPr>
        <w:drawing>
          <wp:inline distT="0" distB="0" distL="0" distR="0">
            <wp:extent cx="3954780" cy="2711004"/>
            <wp:effectExtent l="19050" t="0" r="7620" b="0"/>
            <wp:docPr id="25" name="Picture 24" descr="SORWUC-March-ca1970s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RWUC-March-ca1970s-NIS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7759" cy="2713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94F" w:rsidRDefault="00DA594F" w:rsidP="00DA594F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CA"/>
        </w:rPr>
        <w:lastRenderedPageBreak/>
        <w:drawing>
          <wp:inline distT="0" distB="0" distL="0" distR="0">
            <wp:extent cx="4104640" cy="7034665"/>
            <wp:effectExtent l="19050" t="0" r="0" b="0"/>
            <wp:docPr id="18" name="Picture 17" descr="img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25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4866" cy="7035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94F" w:rsidRDefault="00DA594F" w:rsidP="00DA594F">
      <w:pPr>
        <w:tabs>
          <w:tab w:val="right" w:pos="9350"/>
        </w:tabs>
        <w:spacing w:after="120" w:line="240" w:lineRule="auto"/>
        <w:jc w:val="center"/>
      </w:pPr>
      <w:r>
        <w:t xml:space="preserve">University of British Columbia Rare Books and Special Collections, SORWUC </w:t>
      </w:r>
      <w:proofErr w:type="spellStart"/>
      <w:r>
        <w:t>fonds</w:t>
      </w:r>
      <w:proofErr w:type="spellEnd"/>
    </w:p>
    <w:p w:rsidR="001768C0" w:rsidRDefault="001768C0" w:rsidP="00DA594F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</w:p>
    <w:p w:rsidR="00DA594F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CA"/>
        </w:rPr>
        <w:lastRenderedPageBreak/>
        <w:drawing>
          <wp:inline distT="0" distB="0" distL="0" distR="0">
            <wp:extent cx="4410023" cy="7559040"/>
            <wp:effectExtent l="19050" t="0" r="0" b="0"/>
            <wp:docPr id="19" name="Picture 18" descr="img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26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0023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  <w:r>
        <w:t xml:space="preserve">University of British Columbia Rare Books and Special Collections, SORWUC </w:t>
      </w:r>
      <w:proofErr w:type="spellStart"/>
      <w:r>
        <w:t>fonds</w:t>
      </w:r>
      <w:proofErr w:type="spellEnd"/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CA"/>
        </w:rPr>
        <w:lastRenderedPageBreak/>
        <w:drawing>
          <wp:inline distT="0" distB="0" distL="0" distR="0">
            <wp:extent cx="5046630" cy="7312518"/>
            <wp:effectExtent l="19050" t="0" r="1620" b="0"/>
            <wp:docPr id="20" name="Picture 19" descr="img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29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6630" cy="7312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  <w:r>
        <w:t xml:space="preserve">University of British Columbia Rare Books and Special Collections, SORWUC </w:t>
      </w:r>
      <w:proofErr w:type="spellStart"/>
      <w:r>
        <w:t>fonds</w:t>
      </w:r>
      <w:proofErr w:type="spellEnd"/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CA"/>
        </w:rPr>
        <w:lastRenderedPageBreak/>
        <w:drawing>
          <wp:inline distT="0" distB="0" distL="0" distR="0">
            <wp:extent cx="4585970" cy="7860623"/>
            <wp:effectExtent l="19050" t="0" r="5080" b="0"/>
            <wp:docPr id="21" name="Picture 20" descr="img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28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85970" cy="7860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  <w:r>
        <w:t xml:space="preserve">University of British Columbia Rare Books and Special Collections, SORWUC </w:t>
      </w:r>
      <w:proofErr w:type="spellStart"/>
      <w:r>
        <w:t>fonds</w:t>
      </w:r>
      <w:proofErr w:type="spellEnd"/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CA"/>
        </w:rPr>
        <w:drawing>
          <wp:inline distT="0" distB="0" distL="0" distR="0">
            <wp:extent cx="5046630" cy="7312518"/>
            <wp:effectExtent l="19050" t="0" r="1620" b="0"/>
            <wp:docPr id="22" name="Picture 21" descr="img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29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6630" cy="7312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  <w:r>
        <w:t xml:space="preserve">University of British Columbia Rare Books and Special Collections, SORWUC </w:t>
      </w:r>
      <w:proofErr w:type="spellStart"/>
      <w:r>
        <w:t>fonds</w:t>
      </w:r>
      <w:proofErr w:type="spellEnd"/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CA"/>
        </w:rPr>
        <w:drawing>
          <wp:inline distT="0" distB="0" distL="0" distR="0">
            <wp:extent cx="4842417" cy="7312412"/>
            <wp:effectExtent l="19050" t="0" r="0" b="0"/>
            <wp:docPr id="23" name="Picture 22" descr="img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30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2417" cy="7312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8C0" w:rsidRDefault="001768C0" w:rsidP="001768C0">
      <w:pPr>
        <w:tabs>
          <w:tab w:val="right" w:pos="9350"/>
        </w:tabs>
        <w:spacing w:after="120" w:line="240" w:lineRule="auto"/>
        <w:jc w:val="center"/>
        <w:rPr>
          <w:b/>
          <w:sz w:val="32"/>
          <w:szCs w:val="32"/>
        </w:rPr>
      </w:pPr>
      <w:r>
        <w:t xml:space="preserve">University of British Columbia Rare Books and Special Collections, SORWUC </w:t>
      </w:r>
      <w:proofErr w:type="spellStart"/>
      <w:r>
        <w:t>fonds</w:t>
      </w:r>
      <w:proofErr w:type="spellEnd"/>
    </w:p>
    <w:p w:rsidR="007000D8" w:rsidRDefault="007000D8" w:rsidP="00DA594F">
      <w:pPr>
        <w:tabs>
          <w:tab w:val="right" w:pos="9350"/>
        </w:tabs>
        <w:spacing w:after="120" w:line="240" w:lineRule="auto"/>
        <w:rPr>
          <w:b/>
          <w:sz w:val="32"/>
          <w:szCs w:val="32"/>
        </w:rPr>
      </w:pPr>
    </w:p>
    <w:p w:rsidR="00DA594F" w:rsidRDefault="007000D8" w:rsidP="00DA594F">
      <w:pPr>
        <w:tabs>
          <w:tab w:val="right" w:pos="9350"/>
        </w:tabs>
        <w:spacing w:after="120" w:line="240" w:lineRule="auto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CA"/>
        </w:rPr>
        <w:lastRenderedPageBreak/>
        <w:pict>
          <v:shape id="_x0000_s1032" type="#_x0000_t202" style="position:absolute;margin-left:12pt;margin-top:18.25pt;width:428pt;height:295.75pt;z-index:251662336;mso-width-relative:margin;mso-height-relative:margin" strokeweight="4.5pt">
            <v:stroke linestyle="thickThin"/>
            <v:textbox>
              <w:txbxContent>
                <w:p w:rsidR="007000D8" w:rsidRDefault="007000D8" w:rsidP="007000D8">
                  <w:pPr>
                    <w:pStyle w:val="Body"/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Workers Union of Canada</w:t>
                  </w:r>
                </w:p>
                <w:p w:rsidR="007000D8" w:rsidRDefault="007000D8" w:rsidP="007000D8">
                  <w:pPr>
                    <w:pStyle w:val="Body"/>
                    <w:jc w:val="center"/>
                    <w:rPr>
                      <w:sz w:val="32"/>
                      <w:szCs w:val="32"/>
                      <w:u w:val="single"/>
                    </w:rPr>
                  </w:pPr>
                  <w:r>
                    <w:rPr>
                      <w:sz w:val="32"/>
                      <w:szCs w:val="32"/>
                      <w:u w:val="single"/>
                    </w:rPr>
                    <w:t>Application for Membership Form</w:t>
                  </w:r>
                </w:p>
                <w:p w:rsidR="007000D8" w:rsidRDefault="007000D8" w:rsidP="007000D8">
                  <w:pPr>
                    <w:pStyle w:val="Body"/>
                    <w:ind w:left="360" w:right="336"/>
                    <w:rPr>
                      <w:sz w:val="32"/>
                      <w:szCs w:val="32"/>
                    </w:rPr>
                  </w:pPr>
                </w:p>
                <w:p w:rsidR="007000D8" w:rsidRPr="00145F4E" w:rsidRDefault="007000D8" w:rsidP="007000D8">
                  <w:pPr>
                    <w:pStyle w:val="Body"/>
                    <w:ind w:left="360" w:right="331"/>
                    <w:rPr>
                      <w:sz w:val="24"/>
                      <w:szCs w:val="24"/>
                    </w:rPr>
                  </w:pPr>
                  <w:r w:rsidRPr="00145F4E">
                    <w:rPr>
                      <w:sz w:val="24"/>
                      <w:szCs w:val="24"/>
                    </w:rPr>
                    <w:t xml:space="preserve">I, the undersigned, hereby make application for membership in the </w:t>
                  </w:r>
                  <w:r w:rsidRPr="00145F4E">
                    <w:rPr>
                      <w:b/>
                      <w:bCs/>
                      <w:sz w:val="24"/>
                      <w:szCs w:val="24"/>
                    </w:rPr>
                    <w:t>Workers Union of Canada</w:t>
                  </w:r>
                  <w:r w:rsidRPr="00145F4E">
                    <w:rPr>
                      <w:sz w:val="24"/>
                      <w:szCs w:val="24"/>
                    </w:rPr>
                    <w:t>, Local 1.</w:t>
                  </w:r>
                </w:p>
                <w:p w:rsidR="007000D8" w:rsidRPr="00145F4E" w:rsidRDefault="007000D8" w:rsidP="007000D8">
                  <w:pPr>
                    <w:pStyle w:val="Body"/>
                    <w:ind w:left="360" w:right="331"/>
                    <w:rPr>
                      <w:sz w:val="24"/>
                      <w:szCs w:val="24"/>
                    </w:rPr>
                  </w:pPr>
                </w:p>
                <w:p w:rsidR="007000D8" w:rsidRDefault="007000D8" w:rsidP="007000D8">
                  <w:pPr>
                    <w:pStyle w:val="Body"/>
                    <w:ind w:left="360" w:right="331"/>
                    <w:rPr>
                      <w:sz w:val="24"/>
                      <w:szCs w:val="24"/>
                    </w:rPr>
                  </w:pPr>
                  <w:r w:rsidRPr="00145F4E">
                    <w:rPr>
                      <w:sz w:val="24"/>
                      <w:szCs w:val="24"/>
                    </w:rPr>
                    <w:t>My signature certifies that I have paid the prescribed initiation fee, and that as a member of this Organization, I will comply with the Constitution, Aims, Principles and Policies of the Union and that I wish the above named organization to represent me as a bargaining representative.</w:t>
                  </w:r>
                </w:p>
                <w:p w:rsidR="007000D8" w:rsidRPr="00145F4E" w:rsidRDefault="007000D8" w:rsidP="007000D8">
                  <w:pPr>
                    <w:pStyle w:val="Body"/>
                    <w:ind w:left="360" w:right="336"/>
                    <w:rPr>
                      <w:sz w:val="24"/>
                      <w:szCs w:val="24"/>
                    </w:rPr>
                  </w:pPr>
                </w:p>
                <w:p w:rsidR="007000D8" w:rsidRPr="00145F4E" w:rsidRDefault="007000D8" w:rsidP="007000D8">
                  <w:pPr>
                    <w:pStyle w:val="Body"/>
                    <w:tabs>
                      <w:tab w:val="right" w:leader="underscore" w:pos="8976"/>
                    </w:tabs>
                    <w:spacing w:after="280"/>
                    <w:ind w:left="360"/>
                    <w:rPr>
                      <w:sz w:val="24"/>
                      <w:szCs w:val="24"/>
                    </w:rPr>
                  </w:pPr>
                  <w:r w:rsidRPr="00145F4E">
                    <w:rPr>
                      <w:sz w:val="24"/>
                      <w:szCs w:val="24"/>
                    </w:rPr>
                    <w:t>Name:</w:t>
                  </w:r>
                  <w:r w:rsidRPr="00145F4E">
                    <w:rPr>
                      <w:sz w:val="24"/>
                      <w:szCs w:val="24"/>
                    </w:rPr>
                    <w:tab/>
                  </w:r>
                </w:p>
                <w:p w:rsidR="007000D8" w:rsidRPr="00145F4E" w:rsidRDefault="007000D8" w:rsidP="007000D8">
                  <w:pPr>
                    <w:pStyle w:val="Body"/>
                    <w:tabs>
                      <w:tab w:val="right" w:leader="underscore" w:pos="8976"/>
                    </w:tabs>
                    <w:spacing w:after="280"/>
                    <w:ind w:left="360"/>
                    <w:rPr>
                      <w:sz w:val="24"/>
                      <w:szCs w:val="24"/>
                    </w:rPr>
                  </w:pPr>
                  <w:r w:rsidRPr="00145F4E">
                    <w:rPr>
                      <w:sz w:val="24"/>
                      <w:szCs w:val="24"/>
                    </w:rPr>
                    <w:t xml:space="preserve">Employed by: </w:t>
                  </w:r>
                  <w:r w:rsidRPr="00145F4E">
                    <w:rPr>
                      <w:sz w:val="24"/>
                      <w:szCs w:val="24"/>
                    </w:rPr>
                    <w:tab/>
                  </w:r>
                </w:p>
                <w:p w:rsidR="007000D8" w:rsidRPr="00145F4E" w:rsidRDefault="007000D8" w:rsidP="007000D8">
                  <w:pPr>
                    <w:pStyle w:val="Body"/>
                    <w:tabs>
                      <w:tab w:val="right" w:leader="underscore" w:pos="8976"/>
                    </w:tabs>
                    <w:spacing w:after="280"/>
                    <w:ind w:left="360"/>
                    <w:rPr>
                      <w:sz w:val="24"/>
                      <w:szCs w:val="24"/>
                    </w:rPr>
                  </w:pPr>
                  <w:r w:rsidRPr="00145F4E">
                    <w:rPr>
                      <w:sz w:val="24"/>
                      <w:szCs w:val="24"/>
                    </w:rPr>
                    <w:t xml:space="preserve">Date: </w:t>
                  </w:r>
                  <w:r w:rsidRPr="00145F4E">
                    <w:rPr>
                      <w:sz w:val="24"/>
                      <w:szCs w:val="24"/>
                    </w:rPr>
                    <w:tab/>
                  </w:r>
                </w:p>
                <w:p w:rsidR="007000D8" w:rsidRPr="00145F4E" w:rsidRDefault="007000D8" w:rsidP="007000D8">
                  <w:pPr>
                    <w:pStyle w:val="Body"/>
                    <w:tabs>
                      <w:tab w:val="right" w:leader="underscore" w:pos="8976"/>
                    </w:tabs>
                    <w:spacing w:after="280"/>
                    <w:ind w:left="360"/>
                    <w:rPr>
                      <w:sz w:val="24"/>
                      <w:szCs w:val="24"/>
                    </w:rPr>
                  </w:pPr>
                  <w:r w:rsidRPr="00145F4E">
                    <w:rPr>
                      <w:sz w:val="24"/>
                      <w:szCs w:val="24"/>
                    </w:rPr>
                    <w:t>Signature:</w:t>
                  </w:r>
                  <w:r w:rsidRPr="00145F4E">
                    <w:rPr>
                      <w:sz w:val="24"/>
                      <w:szCs w:val="24"/>
                    </w:rPr>
                    <w:tab/>
                  </w:r>
                </w:p>
                <w:p w:rsidR="007000D8" w:rsidRPr="00145F4E" w:rsidRDefault="007000D8" w:rsidP="007000D8">
                  <w:pPr>
                    <w:rPr>
                      <w:sz w:val="24"/>
                      <w:szCs w:val="24"/>
                      <w:lang w:val="en-US"/>
                    </w:rPr>
                  </w:pPr>
                </w:p>
              </w:txbxContent>
            </v:textbox>
          </v:shape>
        </w:pict>
      </w:r>
    </w:p>
    <w:p w:rsidR="00DA594F" w:rsidRDefault="00DA594F" w:rsidP="00DA594F">
      <w:pPr>
        <w:tabs>
          <w:tab w:val="right" w:pos="9350"/>
        </w:tabs>
        <w:spacing w:after="120" w:line="240" w:lineRule="auto"/>
        <w:rPr>
          <w:b/>
          <w:sz w:val="32"/>
          <w:szCs w:val="32"/>
        </w:rPr>
      </w:pPr>
    </w:p>
    <w:p w:rsidR="00DA594F" w:rsidRDefault="00DA594F" w:rsidP="00DA594F">
      <w:pPr>
        <w:tabs>
          <w:tab w:val="right" w:pos="9350"/>
        </w:tabs>
        <w:spacing w:after="120" w:line="240" w:lineRule="auto"/>
        <w:rPr>
          <w:b/>
          <w:sz w:val="32"/>
          <w:szCs w:val="32"/>
        </w:rPr>
      </w:pPr>
    </w:p>
    <w:p w:rsidR="00DA594F" w:rsidRDefault="00DA594F" w:rsidP="00DA594F">
      <w:pPr>
        <w:tabs>
          <w:tab w:val="right" w:pos="9350"/>
        </w:tabs>
        <w:spacing w:after="120" w:line="240" w:lineRule="auto"/>
        <w:rPr>
          <w:b/>
          <w:sz w:val="32"/>
          <w:szCs w:val="32"/>
        </w:rPr>
      </w:pPr>
    </w:p>
    <w:p w:rsidR="00DA594F" w:rsidRDefault="00DA594F" w:rsidP="00DA594F">
      <w:pPr>
        <w:tabs>
          <w:tab w:val="right" w:pos="9350"/>
        </w:tabs>
        <w:spacing w:after="120" w:line="240" w:lineRule="auto"/>
        <w:rPr>
          <w:b/>
          <w:sz w:val="32"/>
          <w:szCs w:val="32"/>
        </w:rPr>
      </w:pPr>
    </w:p>
    <w:p w:rsidR="00DA594F" w:rsidRPr="00DA594F" w:rsidRDefault="00DA594F" w:rsidP="00DA594F">
      <w:pPr>
        <w:tabs>
          <w:tab w:val="right" w:pos="9350"/>
        </w:tabs>
        <w:spacing w:after="120" w:line="240" w:lineRule="auto"/>
        <w:rPr>
          <w:b/>
          <w:sz w:val="32"/>
          <w:szCs w:val="32"/>
        </w:rPr>
      </w:pPr>
      <w:r w:rsidRPr="00DA594F">
        <w:rPr>
          <w:b/>
          <w:sz w:val="32"/>
          <w:szCs w:val="32"/>
        </w:rPr>
        <w:tab/>
      </w:r>
    </w:p>
    <w:p w:rsidR="00BF70DA" w:rsidRDefault="004A77C6" w:rsidP="004A77C6">
      <w:pPr>
        <w:tabs>
          <w:tab w:val="right" w:pos="9360"/>
        </w:tabs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</w:t>
      </w:r>
      <w:r w:rsidR="009B7E3D">
        <w:rPr>
          <w:b/>
          <w:sz w:val="32"/>
          <w:szCs w:val="32"/>
        </w:rPr>
        <w:t xml:space="preserve">        </w:t>
      </w:r>
    </w:p>
    <w:p w:rsidR="009B7E3D" w:rsidRDefault="009B7E3D" w:rsidP="004A77C6">
      <w:pPr>
        <w:tabs>
          <w:tab w:val="right" w:pos="9360"/>
        </w:tabs>
        <w:rPr>
          <w:b/>
          <w:sz w:val="32"/>
          <w:szCs w:val="32"/>
        </w:rPr>
      </w:pPr>
    </w:p>
    <w:p w:rsidR="004A77C6" w:rsidRDefault="004A77C6" w:rsidP="00A32295">
      <w:pPr>
        <w:tabs>
          <w:tab w:val="right" w:pos="9360"/>
        </w:tabs>
        <w:jc w:val="center"/>
        <w:rPr>
          <w:b/>
          <w:sz w:val="32"/>
          <w:szCs w:val="32"/>
        </w:rPr>
      </w:pPr>
    </w:p>
    <w:p w:rsidR="004A77C6" w:rsidRDefault="004A77C6" w:rsidP="004A77C6">
      <w:pPr>
        <w:tabs>
          <w:tab w:val="right" w:pos="9360"/>
        </w:tabs>
        <w:jc w:val="right"/>
        <w:rPr>
          <w:b/>
          <w:sz w:val="32"/>
          <w:szCs w:val="32"/>
        </w:rPr>
      </w:pPr>
    </w:p>
    <w:p w:rsidR="007000D8" w:rsidRDefault="007000D8" w:rsidP="004A77C6">
      <w:pPr>
        <w:tabs>
          <w:tab w:val="right" w:pos="9360"/>
        </w:tabs>
        <w:jc w:val="right"/>
        <w:rPr>
          <w:b/>
          <w:sz w:val="32"/>
          <w:szCs w:val="32"/>
        </w:rPr>
      </w:pPr>
    </w:p>
    <w:p w:rsidR="007000D8" w:rsidRDefault="007000D8" w:rsidP="004A77C6">
      <w:pPr>
        <w:tabs>
          <w:tab w:val="right" w:pos="9360"/>
        </w:tabs>
        <w:jc w:val="right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CA"/>
        </w:rPr>
        <w:pict>
          <v:shape id="_x0000_s1033" type="#_x0000_t202" style="position:absolute;left:0;text-align:left;margin-left:11pt;margin-top:25.5pt;width:429pt;height:294.1pt;z-index:251663360;mso-width-relative:margin;mso-height-relative:margin" strokeweight="4.5pt">
            <v:stroke linestyle="thickThin"/>
            <v:textbox>
              <w:txbxContent>
                <w:p w:rsidR="007000D8" w:rsidRDefault="007000D8" w:rsidP="007000D8">
                  <w:pPr>
                    <w:pStyle w:val="Body"/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Workers Union of Canada</w:t>
                  </w:r>
                </w:p>
                <w:p w:rsidR="007000D8" w:rsidRDefault="007000D8" w:rsidP="007000D8">
                  <w:pPr>
                    <w:pStyle w:val="Body"/>
                    <w:jc w:val="center"/>
                    <w:rPr>
                      <w:sz w:val="32"/>
                      <w:szCs w:val="32"/>
                      <w:u w:val="single"/>
                    </w:rPr>
                  </w:pPr>
                  <w:r>
                    <w:rPr>
                      <w:sz w:val="32"/>
                      <w:szCs w:val="32"/>
                      <w:u w:val="single"/>
                    </w:rPr>
                    <w:t>Application for Membership Form</w:t>
                  </w:r>
                </w:p>
                <w:p w:rsidR="007000D8" w:rsidRDefault="007000D8" w:rsidP="007000D8">
                  <w:pPr>
                    <w:pStyle w:val="Body"/>
                    <w:ind w:left="360" w:right="336"/>
                    <w:rPr>
                      <w:sz w:val="32"/>
                      <w:szCs w:val="32"/>
                    </w:rPr>
                  </w:pPr>
                </w:p>
                <w:p w:rsidR="007000D8" w:rsidRPr="00145F4E" w:rsidRDefault="007000D8" w:rsidP="007000D8">
                  <w:pPr>
                    <w:pStyle w:val="Body"/>
                    <w:ind w:left="360" w:right="331"/>
                    <w:rPr>
                      <w:sz w:val="24"/>
                      <w:szCs w:val="24"/>
                    </w:rPr>
                  </w:pPr>
                  <w:r w:rsidRPr="00145F4E">
                    <w:rPr>
                      <w:sz w:val="24"/>
                      <w:szCs w:val="24"/>
                    </w:rPr>
                    <w:t xml:space="preserve">I, the undersigned, hereby make application for membership in the </w:t>
                  </w:r>
                  <w:r w:rsidRPr="00145F4E">
                    <w:rPr>
                      <w:b/>
                      <w:bCs/>
                      <w:sz w:val="24"/>
                      <w:szCs w:val="24"/>
                    </w:rPr>
                    <w:t>Workers Union of Canada</w:t>
                  </w:r>
                  <w:r w:rsidRPr="00145F4E">
                    <w:rPr>
                      <w:sz w:val="24"/>
                      <w:szCs w:val="24"/>
                    </w:rPr>
                    <w:t>, Local 1.</w:t>
                  </w:r>
                </w:p>
                <w:p w:rsidR="007000D8" w:rsidRPr="00145F4E" w:rsidRDefault="007000D8" w:rsidP="007000D8">
                  <w:pPr>
                    <w:pStyle w:val="Body"/>
                    <w:ind w:left="360" w:right="331"/>
                    <w:rPr>
                      <w:sz w:val="24"/>
                      <w:szCs w:val="24"/>
                    </w:rPr>
                  </w:pPr>
                </w:p>
                <w:p w:rsidR="007000D8" w:rsidRDefault="007000D8" w:rsidP="007000D8">
                  <w:pPr>
                    <w:pStyle w:val="Body"/>
                    <w:ind w:left="360" w:right="331"/>
                    <w:rPr>
                      <w:sz w:val="24"/>
                      <w:szCs w:val="24"/>
                    </w:rPr>
                  </w:pPr>
                  <w:r w:rsidRPr="00145F4E">
                    <w:rPr>
                      <w:sz w:val="24"/>
                      <w:szCs w:val="24"/>
                    </w:rPr>
                    <w:t>My signature certifies that I have paid the prescribed initiation fee, and that as a member of this Organization, I will comply with the Constitution, Aims, Principles and Policies of the Union and that I wish the above named organization to represent me as a bargaining representative.</w:t>
                  </w:r>
                </w:p>
                <w:p w:rsidR="007000D8" w:rsidRPr="00145F4E" w:rsidRDefault="007000D8" w:rsidP="007000D8">
                  <w:pPr>
                    <w:pStyle w:val="Body"/>
                    <w:ind w:left="360" w:right="336"/>
                    <w:rPr>
                      <w:sz w:val="24"/>
                      <w:szCs w:val="24"/>
                    </w:rPr>
                  </w:pPr>
                </w:p>
                <w:p w:rsidR="007000D8" w:rsidRPr="00145F4E" w:rsidRDefault="007000D8" w:rsidP="007000D8">
                  <w:pPr>
                    <w:pStyle w:val="Body"/>
                    <w:tabs>
                      <w:tab w:val="right" w:leader="underscore" w:pos="8976"/>
                    </w:tabs>
                    <w:spacing w:after="280"/>
                    <w:ind w:left="360"/>
                    <w:rPr>
                      <w:sz w:val="24"/>
                      <w:szCs w:val="24"/>
                    </w:rPr>
                  </w:pPr>
                  <w:r w:rsidRPr="00145F4E">
                    <w:rPr>
                      <w:sz w:val="24"/>
                      <w:szCs w:val="24"/>
                    </w:rPr>
                    <w:t>Name:</w:t>
                  </w:r>
                  <w:r w:rsidRPr="00145F4E">
                    <w:rPr>
                      <w:sz w:val="24"/>
                      <w:szCs w:val="24"/>
                    </w:rPr>
                    <w:tab/>
                  </w:r>
                </w:p>
                <w:p w:rsidR="007000D8" w:rsidRPr="00145F4E" w:rsidRDefault="007000D8" w:rsidP="007000D8">
                  <w:pPr>
                    <w:pStyle w:val="Body"/>
                    <w:tabs>
                      <w:tab w:val="right" w:leader="underscore" w:pos="8976"/>
                    </w:tabs>
                    <w:spacing w:after="280"/>
                    <w:ind w:left="360"/>
                    <w:rPr>
                      <w:sz w:val="24"/>
                      <w:szCs w:val="24"/>
                    </w:rPr>
                  </w:pPr>
                  <w:r w:rsidRPr="00145F4E">
                    <w:rPr>
                      <w:sz w:val="24"/>
                      <w:szCs w:val="24"/>
                    </w:rPr>
                    <w:t xml:space="preserve">Employed by: </w:t>
                  </w:r>
                  <w:r w:rsidRPr="00145F4E">
                    <w:rPr>
                      <w:sz w:val="24"/>
                      <w:szCs w:val="24"/>
                    </w:rPr>
                    <w:tab/>
                  </w:r>
                </w:p>
                <w:p w:rsidR="007000D8" w:rsidRPr="00145F4E" w:rsidRDefault="007000D8" w:rsidP="007000D8">
                  <w:pPr>
                    <w:pStyle w:val="Body"/>
                    <w:tabs>
                      <w:tab w:val="right" w:leader="underscore" w:pos="8976"/>
                    </w:tabs>
                    <w:spacing w:after="280"/>
                    <w:ind w:left="360"/>
                    <w:rPr>
                      <w:sz w:val="24"/>
                      <w:szCs w:val="24"/>
                    </w:rPr>
                  </w:pPr>
                  <w:r w:rsidRPr="00145F4E">
                    <w:rPr>
                      <w:sz w:val="24"/>
                      <w:szCs w:val="24"/>
                    </w:rPr>
                    <w:t xml:space="preserve">Date: </w:t>
                  </w:r>
                  <w:r w:rsidRPr="00145F4E">
                    <w:rPr>
                      <w:sz w:val="24"/>
                      <w:szCs w:val="24"/>
                    </w:rPr>
                    <w:tab/>
                  </w:r>
                </w:p>
                <w:p w:rsidR="007000D8" w:rsidRPr="00145F4E" w:rsidRDefault="007000D8" w:rsidP="007000D8">
                  <w:pPr>
                    <w:pStyle w:val="Body"/>
                    <w:tabs>
                      <w:tab w:val="right" w:leader="underscore" w:pos="8976"/>
                    </w:tabs>
                    <w:spacing w:after="280"/>
                    <w:ind w:left="360"/>
                    <w:rPr>
                      <w:sz w:val="24"/>
                      <w:szCs w:val="24"/>
                    </w:rPr>
                  </w:pPr>
                  <w:r w:rsidRPr="00145F4E">
                    <w:rPr>
                      <w:sz w:val="24"/>
                      <w:szCs w:val="24"/>
                    </w:rPr>
                    <w:t>Signature:</w:t>
                  </w:r>
                  <w:r w:rsidRPr="00145F4E">
                    <w:rPr>
                      <w:sz w:val="24"/>
                      <w:szCs w:val="24"/>
                    </w:rPr>
                    <w:tab/>
                  </w:r>
                </w:p>
                <w:p w:rsidR="007000D8" w:rsidRPr="00145F4E" w:rsidRDefault="007000D8" w:rsidP="007000D8">
                  <w:pPr>
                    <w:rPr>
                      <w:sz w:val="24"/>
                      <w:szCs w:val="24"/>
                      <w:lang w:val="en-US"/>
                    </w:rPr>
                  </w:pPr>
                </w:p>
              </w:txbxContent>
            </v:textbox>
          </v:shape>
        </w:pict>
      </w:r>
    </w:p>
    <w:p w:rsidR="007000D8" w:rsidRDefault="007000D8" w:rsidP="007000D8">
      <w:pPr>
        <w:tabs>
          <w:tab w:val="right" w:pos="9360"/>
        </w:tabs>
        <w:jc w:val="center"/>
        <w:rPr>
          <w:b/>
          <w:sz w:val="32"/>
          <w:szCs w:val="32"/>
        </w:rPr>
      </w:pPr>
    </w:p>
    <w:p w:rsidR="004A77C6" w:rsidRDefault="004A77C6" w:rsidP="00A32295">
      <w:pPr>
        <w:tabs>
          <w:tab w:val="right" w:pos="9360"/>
        </w:tabs>
        <w:jc w:val="center"/>
        <w:rPr>
          <w:b/>
          <w:sz w:val="32"/>
          <w:szCs w:val="32"/>
        </w:rPr>
      </w:pPr>
    </w:p>
    <w:p w:rsidR="00A32295" w:rsidRDefault="00A32295" w:rsidP="00A32295">
      <w:pPr>
        <w:tabs>
          <w:tab w:val="right" w:pos="9360"/>
        </w:tabs>
        <w:jc w:val="center"/>
        <w:rPr>
          <w:sz w:val="32"/>
          <w:szCs w:val="32"/>
        </w:rPr>
      </w:pPr>
    </w:p>
    <w:p w:rsidR="00A32295" w:rsidRDefault="00A32295" w:rsidP="00A32295">
      <w:pPr>
        <w:tabs>
          <w:tab w:val="right" w:pos="9360"/>
        </w:tabs>
        <w:jc w:val="center"/>
        <w:rPr>
          <w:noProof/>
          <w:sz w:val="32"/>
          <w:szCs w:val="32"/>
          <w:lang w:eastAsia="en-CA"/>
        </w:rPr>
      </w:pPr>
    </w:p>
    <w:p w:rsidR="00A32295" w:rsidRDefault="00A32295" w:rsidP="00A32295">
      <w:pPr>
        <w:tabs>
          <w:tab w:val="right" w:pos="9360"/>
        </w:tabs>
        <w:jc w:val="center"/>
        <w:rPr>
          <w:noProof/>
          <w:sz w:val="32"/>
          <w:szCs w:val="32"/>
          <w:lang w:eastAsia="en-CA"/>
        </w:rPr>
      </w:pPr>
    </w:p>
    <w:p w:rsidR="00A32295" w:rsidRDefault="00A32295" w:rsidP="00A32295">
      <w:pPr>
        <w:tabs>
          <w:tab w:val="right" w:pos="9360"/>
        </w:tabs>
        <w:jc w:val="center"/>
        <w:rPr>
          <w:noProof/>
          <w:sz w:val="32"/>
          <w:szCs w:val="32"/>
          <w:lang w:eastAsia="en-CA"/>
        </w:rPr>
      </w:pPr>
    </w:p>
    <w:p w:rsidR="00B9707F" w:rsidRPr="007000D8" w:rsidRDefault="00B9707F" w:rsidP="007000D8">
      <w:pPr>
        <w:tabs>
          <w:tab w:val="right" w:pos="9360"/>
        </w:tabs>
        <w:rPr>
          <w:sz w:val="32"/>
          <w:szCs w:val="32"/>
        </w:rPr>
      </w:pPr>
    </w:p>
    <w:sectPr w:rsidR="00B9707F" w:rsidRPr="007000D8" w:rsidSect="00DA594F">
      <w:headerReference w:type="default" r:id="rId14"/>
      <w:footerReference w:type="default" r:id="rId15"/>
      <w:pgSz w:w="12240" w:h="15840" w:code="1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22F7" w:rsidRDefault="007A22F7" w:rsidP="005A3381">
      <w:pPr>
        <w:spacing w:after="0" w:line="240" w:lineRule="auto"/>
      </w:pPr>
      <w:r>
        <w:separator/>
      </w:r>
    </w:p>
  </w:endnote>
  <w:endnote w:type="continuationSeparator" w:id="0">
    <w:p w:rsidR="007A22F7" w:rsidRDefault="007A22F7" w:rsidP="005A33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3009" w:rsidRDefault="005E3009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</w:rPr>
    </w:pPr>
    <w:r>
      <w:rPr>
        <w:rFonts w:asciiTheme="majorHAnsi" w:hAnsiTheme="majorHAnsi"/>
      </w:rPr>
      <w:t>Labour History Project:</w:t>
    </w:r>
    <w:r w:rsidR="00BB4AB1">
      <w:rPr>
        <w:rFonts w:asciiTheme="majorHAnsi" w:hAnsiTheme="majorHAnsi"/>
      </w:rPr>
      <w:t xml:space="preserve"> A partnership of the Labour </w:t>
    </w:r>
    <w:r w:rsidR="00A069E9">
      <w:rPr>
        <w:rFonts w:asciiTheme="majorHAnsi" w:hAnsiTheme="majorHAnsi"/>
      </w:rPr>
      <w:t>Heritage</w:t>
    </w:r>
    <w:r>
      <w:rPr>
        <w:rFonts w:asciiTheme="majorHAnsi" w:hAnsiTheme="majorHAnsi"/>
      </w:rPr>
      <w:t xml:space="preserve"> Centre and the BCTF 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Page </w:t>
    </w:r>
    <w:fldSimple w:instr=" PAGE   \* MERGEFORMAT ">
      <w:r w:rsidR="00BF12B4" w:rsidRPr="00BF12B4">
        <w:rPr>
          <w:rFonts w:asciiTheme="majorHAnsi" w:hAnsiTheme="majorHAnsi"/>
          <w:noProof/>
        </w:rPr>
        <w:t>1</w:t>
      </w:r>
    </w:fldSimple>
  </w:p>
  <w:p w:rsidR="005A3381" w:rsidRDefault="005A3381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22F7" w:rsidRDefault="007A22F7" w:rsidP="005A3381">
      <w:pPr>
        <w:spacing w:after="0" w:line="240" w:lineRule="auto"/>
      </w:pPr>
      <w:r>
        <w:separator/>
      </w:r>
    </w:p>
  </w:footnote>
  <w:footnote w:type="continuationSeparator" w:id="0">
    <w:p w:rsidR="007A22F7" w:rsidRDefault="007A22F7" w:rsidP="005A33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sz w:val="32"/>
        <w:szCs w:val="32"/>
      </w:rPr>
      <w:alias w:val="Title"/>
      <w:id w:val="77738743"/>
      <w:placeholder>
        <w:docPart w:val="4912E80E9E4947D4BE4FFE1D774CDED7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5E3009" w:rsidRPr="00DB5E1D" w:rsidRDefault="005E3009">
        <w:pPr>
          <w:pStyle w:val="Header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 w:rsidRPr="00DB5E1D">
          <w:rPr>
            <w:rFonts w:asciiTheme="majorHAnsi" w:eastAsiaTheme="majorEastAsia" w:hAnsiTheme="majorHAnsi" w:cstheme="majorBidi"/>
            <w:sz w:val="32"/>
            <w:szCs w:val="32"/>
          </w:rPr>
          <w:t>Working People: A History of Labour in BC</w:t>
        </w:r>
      </w:p>
    </w:sdtContent>
  </w:sdt>
  <w:p w:rsidR="005A3381" w:rsidRDefault="005A3381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B3671F"/>
    <w:multiLevelType w:val="hybridMultilevel"/>
    <w:tmpl w:val="44B8DA86"/>
    <w:lvl w:ilvl="0" w:tplc="9C807AB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201599A"/>
    <w:multiLevelType w:val="multilevel"/>
    <w:tmpl w:val="49EC668A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2">
    <w:nsid w:val="535F20A6"/>
    <w:multiLevelType w:val="hybridMultilevel"/>
    <w:tmpl w:val="4E9AC97C"/>
    <w:lvl w:ilvl="0" w:tplc="1009000F">
      <w:start w:val="1"/>
      <w:numFmt w:val="decimal"/>
      <w:lvlText w:val="%1."/>
      <w:lvlJc w:val="left"/>
      <w:pPr>
        <w:ind w:left="720" w:hanging="360"/>
      </w:p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8B77582"/>
    <w:multiLevelType w:val="hybridMultilevel"/>
    <w:tmpl w:val="AC606410"/>
    <w:lvl w:ilvl="0" w:tplc="1009000F">
      <w:start w:val="1"/>
      <w:numFmt w:val="decimal"/>
      <w:lvlText w:val="%1."/>
      <w:lvlJc w:val="left"/>
      <w:pPr>
        <w:ind w:left="720" w:hanging="360"/>
      </w:p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817D5"/>
    <w:rsid w:val="0006543A"/>
    <w:rsid w:val="000C22E3"/>
    <w:rsid w:val="000E33F4"/>
    <w:rsid w:val="00123122"/>
    <w:rsid w:val="00137D6F"/>
    <w:rsid w:val="00145F4E"/>
    <w:rsid w:val="001768C0"/>
    <w:rsid w:val="001817D5"/>
    <w:rsid w:val="00247254"/>
    <w:rsid w:val="00276D96"/>
    <w:rsid w:val="0034199A"/>
    <w:rsid w:val="00380494"/>
    <w:rsid w:val="00465216"/>
    <w:rsid w:val="004A77C6"/>
    <w:rsid w:val="005A3381"/>
    <w:rsid w:val="005D078E"/>
    <w:rsid w:val="005D5E08"/>
    <w:rsid w:val="005E3009"/>
    <w:rsid w:val="006B0CF6"/>
    <w:rsid w:val="006F52DA"/>
    <w:rsid w:val="007000D8"/>
    <w:rsid w:val="00713FE4"/>
    <w:rsid w:val="007274DE"/>
    <w:rsid w:val="007A22F7"/>
    <w:rsid w:val="007E7322"/>
    <w:rsid w:val="008066BF"/>
    <w:rsid w:val="0086484F"/>
    <w:rsid w:val="00884EFA"/>
    <w:rsid w:val="008D001D"/>
    <w:rsid w:val="009352DA"/>
    <w:rsid w:val="009827F3"/>
    <w:rsid w:val="009B3C06"/>
    <w:rsid w:val="009B7E3D"/>
    <w:rsid w:val="009C6977"/>
    <w:rsid w:val="00A069E9"/>
    <w:rsid w:val="00A2162B"/>
    <w:rsid w:val="00A22E64"/>
    <w:rsid w:val="00A32295"/>
    <w:rsid w:val="00A32529"/>
    <w:rsid w:val="00B76EBF"/>
    <w:rsid w:val="00B9707F"/>
    <w:rsid w:val="00BB4AB1"/>
    <w:rsid w:val="00BF12B4"/>
    <w:rsid w:val="00BF70DA"/>
    <w:rsid w:val="00D058BD"/>
    <w:rsid w:val="00D1210C"/>
    <w:rsid w:val="00D35283"/>
    <w:rsid w:val="00DA594F"/>
    <w:rsid w:val="00DA7B65"/>
    <w:rsid w:val="00DB5E1D"/>
    <w:rsid w:val="00E86B2F"/>
    <w:rsid w:val="00EB247D"/>
    <w:rsid w:val="00F051FC"/>
    <w:rsid w:val="00F829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4199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A3381"/>
  </w:style>
  <w:style w:type="paragraph" w:styleId="Footer">
    <w:name w:val="footer"/>
    <w:basedOn w:val="Normal"/>
    <w:link w:val="Foot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A3381"/>
  </w:style>
  <w:style w:type="paragraph" w:styleId="BalloonText">
    <w:name w:val="Balloon Text"/>
    <w:basedOn w:val="Normal"/>
    <w:link w:val="BalloonTextChar"/>
    <w:uiPriority w:val="99"/>
    <w:semiHidden/>
    <w:unhideWhenUsed/>
    <w:rsid w:val="005A33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3381"/>
    <w:rPr>
      <w:rFonts w:ascii="Tahoma" w:hAnsi="Tahoma" w:cs="Tahoma"/>
      <w:sz w:val="16"/>
      <w:szCs w:val="16"/>
    </w:rPr>
  </w:style>
  <w:style w:type="paragraph" w:customStyle="1" w:styleId="normal0">
    <w:name w:val="normal"/>
    <w:rsid w:val="0086484F"/>
    <w:pPr>
      <w:widowControl w:val="0"/>
    </w:pPr>
    <w:rPr>
      <w:rFonts w:ascii="Calibri" w:eastAsia="Calibri" w:hAnsi="Calibri" w:cs="Calibri"/>
      <w:color w:val="000000"/>
      <w:lang w:eastAsia="en-CA"/>
    </w:rPr>
  </w:style>
  <w:style w:type="paragraph" w:customStyle="1" w:styleId="Vocabulary">
    <w:name w:val="Vocabulary"/>
    <w:basedOn w:val="Normal"/>
    <w:qFormat/>
    <w:rsid w:val="009352DA"/>
    <w:pPr>
      <w:ind w:left="360" w:hanging="360"/>
    </w:pPr>
    <w:rPr>
      <w:rFonts w:asciiTheme="majorHAnsi" w:hAnsiTheme="majorHAnsi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D5E08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1817D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B9707F"/>
    <w:pPr>
      <w:ind w:left="720"/>
      <w:contextualSpacing/>
    </w:pPr>
  </w:style>
  <w:style w:type="paragraph" w:customStyle="1" w:styleId="Body">
    <w:name w:val="Body"/>
    <w:rsid w:val="00B9707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en-US" w:eastAsia="en-C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glossaryDocument" Target="glossary/document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ayne\Desktop\LHP\Template\WP%20Supplemental%20material%20v.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912E80E9E4947D4BE4FFE1D774CDED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EBB2ED0-771E-4971-8D58-AA96ADBD16AA}"/>
      </w:docPartPr>
      <w:docPartBody>
        <w:p w:rsidR="00484AEE" w:rsidRDefault="006D050B">
          <w:pPr>
            <w:pStyle w:val="4912E80E9E4947D4BE4FFE1D774CDED7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markup="0" w:comments="0" w:insDel="0" w:formatting="0" w:inkAnnotations="0"/>
  <w:defaultTabStop w:val="720"/>
  <w:characterSpacingControl w:val="doNotCompress"/>
  <w:compat>
    <w:useFELayout/>
  </w:compat>
  <w:rsids>
    <w:rsidRoot w:val="006D050B"/>
    <w:rsid w:val="001644C1"/>
    <w:rsid w:val="00484AEE"/>
    <w:rsid w:val="006D05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CA" w:eastAsia="en-C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A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912E80E9E4947D4BE4FFE1D774CDED7">
    <w:name w:val="4912E80E9E4947D4BE4FFE1D774CDED7"/>
    <w:rsid w:val="00484AEE"/>
  </w:style>
  <w:style w:type="paragraph" w:customStyle="1" w:styleId="888941C65FF74B94A82BB60EE68FD731">
    <w:name w:val="888941C65FF74B94A82BB60EE68FD731"/>
    <w:rsid w:val="00484AEE"/>
  </w:style>
  <w:style w:type="paragraph" w:customStyle="1" w:styleId="BCEE265036EB4EB7ACA3C9D541586492">
    <w:name w:val="BCEE265036EB4EB7ACA3C9D541586492"/>
    <w:rsid w:val="00484AEE"/>
  </w:style>
  <w:style w:type="paragraph" w:customStyle="1" w:styleId="E2250ABCB6674194BFACD78BE51D0699">
    <w:name w:val="E2250ABCB6674194BFACD78BE51D0699"/>
    <w:rsid w:val="001644C1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WP Supplemental material v.2.dotx</Template>
  <TotalTime>432</TotalTime>
  <Pages>1</Pages>
  <Words>90</Words>
  <Characters>518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Working People: A History of Labour in BC</vt:lpstr>
    </vt:vector>
  </TitlesOfParts>
  <Company/>
  <LinksUpToDate>false</LinksUpToDate>
  <CharactersWithSpaces>607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Working People: A History of Labour in BC</dc:title>
  <dc:creator>Wayne</dc:creator>
  <cp:lastModifiedBy>Wayne</cp:lastModifiedBy>
  <cp:revision>10</cp:revision>
  <cp:lastPrinted>2016-05-20T21:06:00Z</cp:lastPrinted>
  <dcterms:created xsi:type="dcterms:W3CDTF">2016-04-04T02:14:00Z</dcterms:created>
  <dcterms:modified xsi:type="dcterms:W3CDTF">2016-05-20T22:37:00Z</dcterms:modified>
</cp:coreProperties>
</file>